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Somerset and Hanham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Somerset and Hanham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Somerset and Hanham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Somerset and Hanham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Somerset and Hanham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Somerset and Hanham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North East Somerset and Hanham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Somerset and Hanham is estimated to be </w:t>
      </w:r>
      <w:r w:rsidRPr="00773DF7">
        <w:rPr>
          <w:rFonts w:ascii="Libre Franklin Light" w:eastAsia="Times New Roman" w:hAnsi="Libre Franklin Light" w:cs="Calibri Light"/>
          <w:b/>
          <w:bCs/>
          <w:color w:val="C45911" w:themeColor="accent2" w:themeShade="BF"/>
        </w:rPr>
        <w:t xml:space="preserve">£1,052,187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Somerset and Hanham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Somerset and Hanham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Somerset and Hanham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Somerset and Hanham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Somerset and Ha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Somerset and Hanham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Somerset and Ha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Somerset and Hanham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Somerset and Hanham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Somerset and Ha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Somerset and Hanham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Somerset and Hanham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Somerset and Hanham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Somerset and Hanham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Somerset and Hanham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Somerset and Hanham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£1,052,187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Somerset and Hanham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£354,432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£25,390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£634,994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£1,052,187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Somerset and Hanham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Somerset and Hanham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Somerset and Hanham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Somerset and Hanham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Somerset and Hanham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Somerset and Hanham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Somerset and Hanham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Somerset and Hanham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Somerset and Hanham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Somerset and Hanham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Somerset and Hanham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Somerset and Hanham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C2CDFA4-D31A-488F-8FF2-1BFC58E3277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